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26" w:rsidRPr="00CA7C3D" w:rsidRDefault="00C3542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35426" w:rsidRPr="00CA7C3D" w:rsidRDefault="00C3542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35426" w:rsidRPr="00CA7C3D" w:rsidRDefault="00C3542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35426" w:rsidRPr="00CA7C3D" w:rsidRDefault="00C3542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35426" w:rsidRPr="00CA7C3D" w:rsidRDefault="00C3542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07.09.2020 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331</w:t>
      </w:r>
    </w:p>
    <w:p w:rsidR="00C35426" w:rsidRPr="00CA7C3D" w:rsidRDefault="00C3542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35426" w:rsidRDefault="00C3542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C35426" w:rsidRPr="00CA7C3D" w:rsidRDefault="00C3542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C35426" w:rsidRDefault="00C35426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C35426" w:rsidRPr="00FC5F2F" w:rsidRDefault="00C3542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C35426" w:rsidRDefault="00C3542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35426" w:rsidRPr="00336C1F" w:rsidRDefault="00C3542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C35426" w:rsidRPr="00D24B44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</w:t>
      </w:r>
      <w:r>
        <w:rPr>
          <w:lang w:eastAsia="ru-RU"/>
        </w:rPr>
        <w:tab/>
        <w:t xml:space="preserve">1. </w:t>
      </w:r>
      <w:r w:rsidRPr="00D24B44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D24B44">
        <w:rPr>
          <w:lang w:eastAsia="ru-RU"/>
        </w:rPr>
        <w:t xml:space="preserve">со следующими показателями (Приложение </w:t>
      </w:r>
      <w:r>
        <w:rPr>
          <w:lang w:eastAsia="ru-RU"/>
        </w:rPr>
        <w:t>№ 1</w:t>
      </w:r>
      <w:r w:rsidRPr="00D24B44">
        <w:rPr>
          <w:lang w:eastAsia="ru-RU"/>
        </w:rPr>
        <w:t>):</w:t>
      </w:r>
    </w:p>
    <w:p w:rsidR="00C35426" w:rsidRPr="00372FFD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5082</w:t>
      </w:r>
      <w:r w:rsidRPr="00372FFD">
        <w:rPr>
          <w:lang w:eastAsia="ru-RU"/>
        </w:rPr>
        <w:t xml:space="preserve"> кв.м.;</w:t>
      </w:r>
    </w:p>
    <w:p w:rsidR="00C35426" w:rsidRPr="006221CE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Мичурина</w:t>
      </w:r>
      <w:r w:rsidRPr="006221CE">
        <w:rPr>
          <w:lang w:eastAsia="ru-RU"/>
        </w:rPr>
        <w:t>;</w:t>
      </w:r>
    </w:p>
    <w:p w:rsidR="00C35426" w:rsidRPr="006221CE" w:rsidRDefault="00C35426" w:rsidP="004714ED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C35426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C35426" w:rsidRPr="00336C1F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C35426" w:rsidRPr="00D24B44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336C1F">
        <w:t xml:space="preserve"> </w:t>
      </w:r>
      <w:r w:rsidRPr="00D24B44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</w:t>
      </w:r>
      <w:r>
        <w:rPr>
          <w:lang w:eastAsia="ru-RU"/>
        </w:rPr>
        <w:t xml:space="preserve"> №</w:t>
      </w:r>
      <w:r w:rsidRPr="00D24B44">
        <w:rPr>
          <w:lang w:eastAsia="ru-RU"/>
        </w:rPr>
        <w:t xml:space="preserve"> </w:t>
      </w:r>
      <w:r>
        <w:rPr>
          <w:lang w:eastAsia="ru-RU"/>
        </w:rPr>
        <w:t>2</w:t>
      </w:r>
      <w:r w:rsidRPr="00D24B44">
        <w:rPr>
          <w:lang w:eastAsia="ru-RU"/>
        </w:rPr>
        <w:t>):</w:t>
      </w:r>
    </w:p>
    <w:p w:rsidR="00C35426" w:rsidRPr="00372FFD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2397</w:t>
      </w:r>
      <w:r w:rsidRPr="00372FFD">
        <w:rPr>
          <w:lang w:eastAsia="ru-RU"/>
        </w:rPr>
        <w:t xml:space="preserve"> кв.м.;</w:t>
      </w:r>
    </w:p>
    <w:p w:rsidR="00C35426" w:rsidRPr="006221CE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Чапаева</w:t>
      </w:r>
      <w:r w:rsidRPr="006221CE">
        <w:rPr>
          <w:lang w:eastAsia="ru-RU"/>
        </w:rPr>
        <w:t>;</w:t>
      </w:r>
    </w:p>
    <w:p w:rsidR="00C35426" w:rsidRPr="006221CE" w:rsidRDefault="00C35426" w:rsidP="004714ED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C35426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C35426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C35426" w:rsidRPr="00D24B44" w:rsidRDefault="00C35426" w:rsidP="004714ED">
      <w:pPr>
        <w:tabs>
          <w:tab w:val="num" w:pos="0"/>
          <w:tab w:val="left" w:pos="70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</w:t>
      </w:r>
      <w:r w:rsidRPr="00D24B44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D24B44">
        <w:rPr>
          <w:lang w:eastAsia="ru-RU"/>
        </w:rPr>
        <w:t>со следующими показателями (Приложение</w:t>
      </w:r>
      <w:r>
        <w:rPr>
          <w:lang w:eastAsia="ru-RU"/>
        </w:rPr>
        <w:t xml:space="preserve"> №</w:t>
      </w:r>
      <w:r w:rsidRPr="00D24B44">
        <w:rPr>
          <w:lang w:eastAsia="ru-RU"/>
        </w:rPr>
        <w:t xml:space="preserve"> </w:t>
      </w:r>
      <w:r>
        <w:rPr>
          <w:lang w:eastAsia="ru-RU"/>
        </w:rPr>
        <w:t>3</w:t>
      </w:r>
      <w:r w:rsidRPr="00D24B44">
        <w:rPr>
          <w:lang w:eastAsia="ru-RU"/>
        </w:rPr>
        <w:t>):</w:t>
      </w:r>
    </w:p>
    <w:p w:rsidR="00C35426" w:rsidRPr="00372FFD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6768</w:t>
      </w:r>
      <w:r w:rsidRPr="00372FFD">
        <w:rPr>
          <w:lang w:eastAsia="ru-RU"/>
        </w:rPr>
        <w:t xml:space="preserve"> кв.м.;</w:t>
      </w:r>
    </w:p>
    <w:p w:rsidR="00C35426" w:rsidRPr="006221CE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Ломоносова</w:t>
      </w:r>
      <w:r w:rsidRPr="006221CE">
        <w:rPr>
          <w:lang w:eastAsia="ru-RU"/>
        </w:rPr>
        <w:t>;</w:t>
      </w:r>
    </w:p>
    <w:p w:rsidR="00C35426" w:rsidRPr="006221CE" w:rsidRDefault="00C35426" w:rsidP="004714ED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C35426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C35426" w:rsidRDefault="00C35426" w:rsidP="004714ED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C35426" w:rsidRPr="00336C1F" w:rsidRDefault="00C35426" w:rsidP="004714ED">
      <w:pPr>
        <w:tabs>
          <w:tab w:val="num" w:pos="0"/>
          <w:tab w:val="left" w:pos="500"/>
          <w:tab w:val="left" w:pos="70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C35426" w:rsidRPr="00336C1F" w:rsidRDefault="00C35426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336C1F">
        <w:rPr>
          <w:lang w:eastAsia="ru-RU"/>
        </w:rPr>
        <w:t>Площадь образуемых земельных участков, указанны</w:t>
      </w:r>
      <w:r>
        <w:rPr>
          <w:lang w:eastAsia="ru-RU"/>
        </w:rPr>
        <w:t>х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35426" w:rsidRPr="0050051F" w:rsidRDefault="00C35426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C35426" w:rsidRPr="0050051F" w:rsidRDefault="00C35426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C35426" w:rsidRPr="0050051F" w:rsidRDefault="00C35426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C35426" w:rsidRDefault="00C35426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9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Контроль за исполнением настоящего постановления возложить на и.о.</w:t>
      </w:r>
      <w:r>
        <w:rPr>
          <w:lang w:eastAsia="ru-RU"/>
        </w:rPr>
        <w:t xml:space="preserve"> </w:t>
      </w:r>
      <w:r w:rsidRPr="0050051F">
        <w:rPr>
          <w:lang w:eastAsia="ru-RU"/>
        </w:rPr>
        <w:t>заместителя главы администрации района Волкович И.М.</w:t>
      </w:r>
    </w:p>
    <w:p w:rsidR="00C35426" w:rsidRDefault="00C35426" w:rsidP="004B72FA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C35426" w:rsidRDefault="00C35426" w:rsidP="0050051F">
      <w:pPr>
        <w:spacing w:line="240" w:lineRule="auto"/>
        <w:rPr>
          <w:lang w:eastAsia="ru-RU"/>
        </w:rPr>
      </w:pPr>
    </w:p>
    <w:p w:rsidR="00C35426" w:rsidRPr="0050051F" w:rsidRDefault="00C35426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</w:t>
      </w:r>
      <w:r w:rsidRPr="0050051F">
        <w:rPr>
          <w:lang w:eastAsia="ru-RU"/>
        </w:rPr>
        <w:t>А.М. Кусков</w:t>
      </w:r>
    </w:p>
    <w:p w:rsidR="00C35426" w:rsidRPr="0050051F" w:rsidRDefault="00C35426" w:rsidP="0050051F">
      <w:pPr>
        <w:spacing w:line="240" w:lineRule="auto"/>
        <w:rPr>
          <w:lang w:eastAsia="ru-RU"/>
        </w:rPr>
      </w:pPr>
    </w:p>
    <w:p w:rsidR="00C35426" w:rsidRDefault="00C35426" w:rsidP="004B72FA">
      <w:pPr>
        <w:tabs>
          <w:tab w:val="left" w:pos="8100"/>
        </w:tabs>
        <w:spacing w:line="240" w:lineRule="auto"/>
        <w:rPr>
          <w:lang w:eastAsia="ru-RU"/>
        </w:rPr>
      </w:pPr>
    </w:p>
    <w:p w:rsidR="00C35426" w:rsidRPr="00336C1F" w:rsidRDefault="00C35426" w:rsidP="00BB54C3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sectPr w:rsidR="00C35426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426" w:rsidRDefault="00C35426" w:rsidP="006F0F01">
      <w:pPr>
        <w:spacing w:line="240" w:lineRule="auto"/>
      </w:pPr>
      <w:r>
        <w:separator/>
      </w:r>
    </w:p>
  </w:endnote>
  <w:endnote w:type="continuationSeparator" w:id="1">
    <w:p w:rsidR="00C35426" w:rsidRDefault="00C3542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426" w:rsidRDefault="00C35426" w:rsidP="006F0F01">
      <w:pPr>
        <w:spacing w:line="240" w:lineRule="auto"/>
      </w:pPr>
      <w:r>
        <w:separator/>
      </w:r>
    </w:p>
  </w:footnote>
  <w:footnote w:type="continuationSeparator" w:id="1">
    <w:p w:rsidR="00C35426" w:rsidRDefault="00C3542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C7642"/>
    <w:rsid w:val="000D5161"/>
    <w:rsid w:val="000F29FE"/>
    <w:rsid w:val="0010592C"/>
    <w:rsid w:val="00120638"/>
    <w:rsid w:val="00181F27"/>
    <w:rsid w:val="001A2B0E"/>
    <w:rsid w:val="001F0C9A"/>
    <w:rsid w:val="00212C03"/>
    <w:rsid w:val="00225A8A"/>
    <w:rsid w:val="00234034"/>
    <w:rsid w:val="002421F5"/>
    <w:rsid w:val="002458A0"/>
    <w:rsid w:val="00257845"/>
    <w:rsid w:val="002667AF"/>
    <w:rsid w:val="00275B60"/>
    <w:rsid w:val="00282444"/>
    <w:rsid w:val="002D2CD1"/>
    <w:rsid w:val="00336C1F"/>
    <w:rsid w:val="003400DF"/>
    <w:rsid w:val="003570A8"/>
    <w:rsid w:val="00372606"/>
    <w:rsid w:val="00372FFD"/>
    <w:rsid w:val="003C1BE8"/>
    <w:rsid w:val="00453CB3"/>
    <w:rsid w:val="00464B31"/>
    <w:rsid w:val="0046601A"/>
    <w:rsid w:val="004714ED"/>
    <w:rsid w:val="00484E3B"/>
    <w:rsid w:val="004B72FA"/>
    <w:rsid w:val="004C0964"/>
    <w:rsid w:val="0050051F"/>
    <w:rsid w:val="005327AA"/>
    <w:rsid w:val="00544245"/>
    <w:rsid w:val="00557778"/>
    <w:rsid w:val="00573A77"/>
    <w:rsid w:val="00587744"/>
    <w:rsid w:val="0059363E"/>
    <w:rsid w:val="0059528F"/>
    <w:rsid w:val="005958CF"/>
    <w:rsid w:val="005C384D"/>
    <w:rsid w:val="005F32CF"/>
    <w:rsid w:val="005F6A95"/>
    <w:rsid w:val="006023CF"/>
    <w:rsid w:val="006221CE"/>
    <w:rsid w:val="00664215"/>
    <w:rsid w:val="0069515C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94317"/>
    <w:rsid w:val="00817FCC"/>
    <w:rsid w:val="00853FF7"/>
    <w:rsid w:val="00876340"/>
    <w:rsid w:val="008D4A0A"/>
    <w:rsid w:val="008E0328"/>
    <w:rsid w:val="008E3600"/>
    <w:rsid w:val="00902BB6"/>
    <w:rsid w:val="00920167"/>
    <w:rsid w:val="00957BBE"/>
    <w:rsid w:val="009A7CD8"/>
    <w:rsid w:val="00A6788B"/>
    <w:rsid w:val="00A870FE"/>
    <w:rsid w:val="00A907A8"/>
    <w:rsid w:val="00A95FD2"/>
    <w:rsid w:val="00AB2BA6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F05C8"/>
    <w:rsid w:val="00C14927"/>
    <w:rsid w:val="00C17BCE"/>
    <w:rsid w:val="00C27A5F"/>
    <w:rsid w:val="00C35426"/>
    <w:rsid w:val="00C64814"/>
    <w:rsid w:val="00C66D95"/>
    <w:rsid w:val="00C906B5"/>
    <w:rsid w:val="00C96AFD"/>
    <w:rsid w:val="00CA7C3D"/>
    <w:rsid w:val="00CC5585"/>
    <w:rsid w:val="00D07175"/>
    <w:rsid w:val="00D24B44"/>
    <w:rsid w:val="00D271E1"/>
    <w:rsid w:val="00D420A7"/>
    <w:rsid w:val="00D62693"/>
    <w:rsid w:val="00D72A62"/>
    <w:rsid w:val="00D76464"/>
    <w:rsid w:val="00D87B70"/>
    <w:rsid w:val="00DC0A8E"/>
    <w:rsid w:val="00DC35FF"/>
    <w:rsid w:val="00DC5896"/>
    <w:rsid w:val="00DE4856"/>
    <w:rsid w:val="00DE5C3C"/>
    <w:rsid w:val="00E205F4"/>
    <w:rsid w:val="00E33392"/>
    <w:rsid w:val="00E41AF8"/>
    <w:rsid w:val="00EC3839"/>
    <w:rsid w:val="00EC6E67"/>
    <w:rsid w:val="00ED5D05"/>
    <w:rsid w:val="00ED64B1"/>
    <w:rsid w:val="00ED6DCE"/>
    <w:rsid w:val="00F000AD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750</Words>
  <Characters>4279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6</cp:revision>
  <cp:lastPrinted>2020-09-03T11:56:00Z</cp:lastPrinted>
  <dcterms:created xsi:type="dcterms:W3CDTF">2020-09-03T12:02:00Z</dcterms:created>
  <dcterms:modified xsi:type="dcterms:W3CDTF">2020-09-17T06:11:00Z</dcterms:modified>
</cp:coreProperties>
</file>